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0249" w14:textId="02FD02D0" w:rsidR="00BA00AB" w:rsidRDefault="00775B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CRACKE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1E2D66D4" w14:textId="689E47F1" w:rsidR="00775B9B" w:rsidRDefault="00775B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Lincoln. Husbandman.</w:t>
      </w:r>
    </w:p>
    <w:p w14:paraId="39B03772" w14:textId="77777777" w:rsidR="00775B9B" w:rsidRDefault="00775B9B" w:rsidP="009139A6">
      <w:pPr>
        <w:pStyle w:val="NoSpacing"/>
        <w:rPr>
          <w:rFonts w:cs="Times New Roman"/>
          <w:szCs w:val="24"/>
        </w:rPr>
      </w:pPr>
    </w:p>
    <w:p w14:paraId="54C54182" w14:textId="77777777" w:rsidR="00775B9B" w:rsidRDefault="00775B9B" w:rsidP="009139A6">
      <w:pPr>
        <w:pStyle w:val="NoSpacing"/>
        <w:rPr>
          <w:rFonts w:cs="Times New Roman"/>
          <w:szCs w:val="24"/>
        </w:rPr>
      </w:pPr>
    </w:p>
    <w:p w14:paraId="709CCF9B" w14:textId="333099C7" w:rsidR="00775B9B" w:rsidRDefault="00775B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Apr.1488</w:t>
      </w:r>
      <w:r>
        <w:rPr>
          <w:rFonts w:cs="Times New Roman"/>
          <w:szCs w:val="24"/>
        </w:rPr>
        <w:tab/>
        <w:t xml:space="preserve">He was pardoned for not appearing to answer Richard </w:t>
      </w:r>
      <w:proofErr w:type="spellStart"/>
      <w:r>
        <w:rPr>
          <w:rFonts w:cs="Times New Roman"/>
          <w:szCs w:val="24"/>
        </w:rPr>
        <w:t>Gregbe</w:t>
      </w:r>
      <w:proofErr w:type="spellEnd"/>
      <w:r>
        <w:rPr>
          <w:rFonts w:cs="Times New Roman"/>
          <w:szCs w:val="24"/>
        </w:rPr>
        <w:t xml:space="preserve">(q.v.) </w:t>
      </w:r>
      <w:proofErr w:type="gramStart"/>
      <w:r>
        <w:rPr>
          <w:rFonts w:cs="Times New Roman"/>
          <w:szCs w:val="24"/>
        </w:rPr>
        <w:t>touching</w:t>
      </w:r>
      <w:proofErr w:type="gramEnd"/>
    </w:p>
    <w:p w14:paraId="0A4919D3" w14:textId="2638FAA5" w:rsidR="00775B9B" w:rsidRDefault="00775B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 plea of trespass.    (C.P.R. 1485-94 p.185)</w:t>
      </w:r>
    </w:p>
    <w:p w14:paraId="1FA1D880" w14:textId="77777777" w:rsidR="00775B9B" w:rsidRDefault="00775B9B" w:rsidP="009139A6">
      <w:pPr>
        <w:pStyle w:val="NoSpacing"/>
        <w:rPr>
          <w:rFonts w:cs="Times New Roman"/>
          <w:szCs w:val="24"/>
        </w:rPr>
      </w:pPr>
    </w:p>
    <w:p w14:paraId="30522878" w14:textId="77777777" w:rsidR="00775B9B" w:rsidRDefault="00775B9B" w:rsidP="009139A6">
      <w:pPr>
        <w:pStyle w:val="NoSpacing"/>
        <w:rPr>
          <w:rFonts w:cs="Times New Roman"/>
          <w:szCs w:val="24"/>
        </w:rPr>
      </w:pPr>
    </w:p>
    <w:p w14:paraId="78A7C09D" w14:textId="42B0DBE7" w:rsidR="00775B9B" w:rsidRDefault="00775B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March 2024</w:t>
      </w:r>
    </w:p>
    <w:p w14:paraId="7BE61BFE" w14:textId="0464AD64" w:rsidR="00775B9B" w:rsidRPr="00775B9B" w:rsidRDefault="00775B9B" w:rsidP="009139A6">
      <w:pPr>
        <w:pStyle w:val="NoSpacing"/>
        <w:rPr>
          <w:rFonts w:cs="Times New Roman"/>
          <w:szCs w:val="24"/>
        </w:rPr>
      </w:pPr>
    </w:p>
    <w:sectPr w:rsidR="00775B9B" w:rsidRPr="00775B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D8224" w14:textId="77777777" w:rsidR="00775B9B" w:rsidRDefault="00775B9B" w:rsidP="009139A6">
      <w:r>
        <w:separator/>
      </w:r>
    </w:p>
  </w:endnote>
  <w:endnote w:type="continuationSeparator" w:id="0">
    <w:p w14:paraId="41A9D0CE" w14:textId="77777777" w:rsidR="00775B9B" w:rsidRDefault="00775B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D4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81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6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371C" w14:textId="77777777" w:rsidR="00775B9B" w:rsidRDefault="00775B9B" w:rsidP="009139A6">
      <w:r>
        <w:separator/>
      </w:r>
    </w:p>
  </w:footnote>
  <w:footnote w:type="continuationSeparator" w:id="0">
    <w:p w14:paraId="19226101" w14:textId="77777777" w:rsidR="00775B9B" w:rsidRDefault="00775B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EB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C46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96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9B"/>
    <w:rsid w:val="000666E0"/>
    <w:rsid w:val="002510B7"/>
    <w:rsid w:val="00270799"/>
    <w:rsid w:val="005C130B"/>
    <w:rsid w:val="00775B9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625E9"/>
  <w15:chartTrackingRefBased/>
  <w15:docId w15:val="{72433A6B-A64A-436C-9B40-9624AC99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2024-03-24T21:59:00Z</dcterms:created>
  <dcterms:modified xsi:type="dcterms:W3CDTF">2024-03-24T22:04:00Z</dcterms:modified>
</cp:coreProperties>
</file>